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A40CB" w14:textId="77777777" w:rsidR="00D01431" w:rsidRDefault="00D01431" w:rsidP="00D014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Margaret LOKEWOD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5949744" w14:textId="77777777" w:rsidR="00D01431" w:rsidRDefault="00D01431" w:rsidP="00D014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Widow.</w:t>
      </w:r>
    </w:p>
    <w:p w14:paraId="107BFEA5" w14:textId="77777777" w:rsidR="00D01431" w:rsidRDefault="00D01431" w:rsidP="00D014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FE4CBD7" w14:textId="77777777" w:rsidR="00D01431" w:rsidRDefault="00D01431" w:rsidP="00D014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76CF763" w14:textId="77777777" w:rsidR="00D01431" w:rsidRDefault="00D01431" w:rsidP="00D014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She made a plaint of debt against Richard Clerk of Boothby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Graffoe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</w:p>
    <w:p w14:paraId="7A5B433D" w14:textId="77777777" w:rsidR="00D01431" w:rsidRDefault="00D01431" w:rsidP="00D014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Lincolnshire(q.v.).</w:t>
      </w:r>
    </w:p>
    <w:p w14:paraId="1A2F76CB" w14:textId="77777777" w:rsidR="00D01431" w:rsidRDefault="00D01431" w:rsidP="00D014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9ED187F" w14:textId="77777777" w:rsidR="00D01431" w:rsidRDefault="00D01431" w:rsidP="00D014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7D1964F" w14:textId="77777777" w:rsidR="00D01431" w:rsidRDefault="00D01431" w:rsidP="00D014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E8003D5" w14:textId="77777777" w:rsidR="00D01431" w:rsidRDefault="00D01431" w:rsidP="00D01431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13 September 2021</w:t>
      </w:r>
    </w:p>
    <w:p w14:paraId="683F02F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B6FE2" w14:textId="77777777" w:rsidR="00D01431" w:rsidRDefault="00D01431" w:rsidP="009139A6">
      <w:r>
        <w:separator/>
      </w:r>
    </w:p>
  </w:endnote>
  <w:endnote w:type="continuationSeparator" w:id="0">
    <w:p w14:paraId="44195632" w14:textId="77777777" w:rsidR="00D01431" w:rsidRDefault="00D014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D9F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293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73F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1C679" w14:textId="77777777" w:rsidR="00D01431" w:rsidRDefault="00D01431" w:rsidP="009139A6">
      <w:r>
        <w:separator/>
      </w:r>
    </w:p>
  </w:footnote>
  <w:footnote w:type="continuationSeparator" w:id="0">
    <w:p w14:paraId="3B784810" w14:textId="77777777" w:rsidR="00D01431" w:rsidRDefault="00D014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A34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9B1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F2E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43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143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E2336"/>
  <w15:chartTrackingRefBased/>
  <w15:docId w15:val="{154E84EB-0F09-4731-84B4-4967910E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14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2021-10-25T20:15:00Z</dcterms:created>
  <dcterms:modified xsi:type="dcterms:W3CDTF">2021-10-25T20:15:00Z</dcterms:modified>
</cp:coreProperties>
</file>